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402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4pt;height:51.05pt" o:ole="" fillcolor="window">
                  <v:imagedata r:id="rId7" o:title=""/>
                </v:shape>
                <o:OLEObject Type="Embed" ProgID="Word.Picture.8" ShapeID="_x0000_i1025" DrawAspect="Content" ObjectID="_1801295080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67199E" w:rsidRDefault="0067199E">
            <w:pPr>
              <w:pStyle w:val="af2"/>
              <w:spacing w:before="60" w:after="0"/>
              <w:rPr>
                <w:b w:val="0"/>
                <w:sz w:val="20"/>
              </w:rPr>
            </w:pPr>
            <w:r w:rsidRPr="0067199E">
              <w:rPr>
                <w:b w:val="0"/>
                <w:sz w:val="20"/>
              </w:rPr>
              <w:t>МИНФИН РОССИИ</w:t>
            </w:r>
          </w:p>
          <w:p w:rsidR="0034403E" w:rsidRPr="0067199E" w:rsidRDefault="0067199E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67199E">
              <w:rPr>
                <w:bCs/>
                <w:sz w:val="20"/>
              </w:rPr>
              <w:t>ФЕДЕРАЛЬНАЯ НАЛОГОВАЯ СЛУЖБА</w:t>
            </w:r>
          </w:p>
          <w:p w:rsidR="0034403E" w:rsidRPr="0067199E" w:rsidRDefault="0067199E" w:rsidP="0067199E">
            <w:pPr>
              <w:pStyle w:val="32"/>
            </w:pPr>
            <w:r w:rsidRPr="0067199E">
              <w:t>УФНС РОССИИ ПО г. МОСКВЕ</w:t>
            </w:r>
          </w:p>
          <w:p w:rsidR="0034403E" w:rsidRPr="0067199E" w:rsidRDefault="0034403E" w:rsidP="0067199E">
            <w:pPr>
              <w:pStyle w:val="40"/>
              <w:rPr>
                <w:szCs w:val="16"/>
              </w:rPr>
            </w:pPr>
          </w:p>
          <w:p w:rsidR="0034403E" w:rsidRPr="0067199E" w:rsidRDefault="0067199E" w:rsidP="0067199E">
            <w:pPr>
              <w:pStyle w:val="51"/>
            </w:pPr>
            <w:r w:rsidRPr="0067199E">
              <w:t>ИНСПЕКЦИЯ ФЕДЕРАЛЬНОЙ НАЛОГОВОЙ СЛУЖБЫ № 23 ПО г. МОСКВЕ</w:t>
            </w:r>
          </w:p>
          <w:p w:rsidR="0034403E" w:rsidRPr="0067199E" w:rsidRDefault="0067199E" w:rsidP="0067199E">
            <w:pPr>
              <w:pStyle w:val="60"/>
            </w:pPr>
            <w:r w:rsidRPr="0067199E">
              <w:t>(ИФНС России № 23 по г. Москве)</w:t>
            </w:r>
          </w:p>
          <w:p w:rsidR="0034403E" w:rsidRDefault="0034403E">
            <w:pPr>
              <w:pStyle w:val="af2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282D83" w:rsidRDefault="00A241A2" w:rsidP="00FE1D64">
            <w:r w:rsidRPr="00A241A2">
              <w:rPr>
                <w:color w:val="000000" w:themeColor="text1"/>
              </w:rPr>
              <w:t>17</w:t>
            </w:r>
          </w:p>
        </w:tc>
        <w:tc>
          <w:tcPr>
            <w:tcW w:w="283" w:type="dxa"/>
          </w:tcPr>
          <w:p w:rsidR="0034403E" w:rsidRPr="00282D83" w:rsidRDefault="0034403E">
            <w:pPr>
              <w:rPr>
                <w:lang w:val="en-US"/>
              </w:rPr>
            </w:pPr>
            <w:r w:rsidRPr="00282D83"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282D83" w:rsidRDefault="00A241A2">
            <w:r w:rsidRPr="00A241A2">
              <w:rPr>
                <w:color w:val="000000" w:themeColor="text1"/>
              </w:rPr>
              <w:t>февраля</w:t>
            </w:r>
          </w:p>
        </w:tc>
        <w:tc>
          <w:tcPr>
            <w:tcW w:w="992" w:type="dxa"/>
            <w:gridSpan w:val="2"/>
          </w:tcPr>
          <w:p w:rsidR="0034403E" w:rsidRPr="00282D83" w:rsidRDefault="0067199E" w:rsidP="00A241A2">
            <w:pPr>
              <w:rPr>
                <w:lang w:val="en-US"/>
              </w:rPr>
            </w:pPr>
            <w:r w:rsidRPr="00282D83">
              <w:rPr>
                <w:lang w:val="en-US"/>
              </w:rPr>
              <w:t>202</w:t>
            </w:r>
            <w:r w:rsidR="00A241A2">
              <w:t>5</w:t>
            </w:r>
            <w:r w:rsidR="0034403E" w:rsidRPr="00282D83">
              <w:rPr>
                <w:lang w:val="en-US"/>
              </w:rPr>
              <w:t xml:space="preserve">  </w:t>
            </w:r>
            <w:r w:rsidR="0034403E" w:rsidRPr="00282D83">
              <w:t>г</w:t>
            </w:r>
            <w:r w:rsidR="0034403E" w:rsidRPr="00282D83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FB38AE" w:rsidRDefault="00310162">
            <w:r w:rsidRPr="00310162">
              <w:rPr>
                <w:color w:val="000000" w:themeColor="text1"/>
              </w:rPr>
              <w:t>24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67199E">
        <w:trPr>
          <w:trHeight w:hRule="exact" w:val="477"/>
        </w:trPr>
        <w:tc>
          <w:tcPr>
            <w:tcW w:w="10206" w:type="dxa"/>
            <w:gridSpan w:val="10"/>
          </w:tcPr>
          <w:p w:rsidR="0034403E" w:rsidRDefault="0067199E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Москва</w:t>
            </w:r>
          </w:p>
        </w:tc>
      </w:tr>
    </w:tbl>
    <w:bookmarkEnd w:id="0"/>
    <w:p w:rsidR="0067199E" w:rsidRPr="00B503D9" w:rsidRDefault="0067199E" w:rsidP="0067199E">
      <w:pPr>
        <w:pStyle w:val="1"/>
        <w:jc w:val="center"/>
        <w:rPr>
          <w:bCs w:val="0"/>
          <w:sz w:val="28"/>
          <w:szCs w:val="28"/>
        </w:rPr>
      </w:pPr>
      <w:r w:rsidRPr="00B503D9">
        <w:rPr>
          <w:bCs w:val="0"/>
          <w:sz w:val="28"/>
          <w:szCs w:val="28"/>
        </w:rPr>
        <w:t>Об объявлении конкурса на замещение вакантных должностей</w:t>
      </w:r>
    </w:p>
    <w:p w:rsidR="0067199E" w:rsidRPr="00B503D9" w:rsidRDefault="0067199E" w:rsidP="0067199E">
      <w:pPr>
        <w:pStyle w:val="1"/>
        <w:jc w:val="center"/>
        <w:rPr>
          <w:bCs w:val="0"/>
          <w:sz w:val="28"/>
          <w:szCs w:val="28"/>
        </w:rPr>
      </w:pPr>
      <w:r w:rsidRPr="00B503D9">
        <w:rPr>
          <w:bCs w:val="0"/>
          <w:sz w:val="28"/>
          <w:szCs w:val="28"/>
        </w:rPr>
        <w:t xml:space="preserve"> государственной гражданской службы Российской Федерации</w:t>
      </w:r>
      <w:r w:rsidR="007A4E79" w:rsidRPr="00B503D9">
        <w:rPr>
          <w:bCs w:val="0"/>
          <w:sz w:val="28"/>
          <w:szCs w:val="28"/>
        </w:rPr>
        <w:t xml:space="preserve"> и включени</w:t>
      </w:r>
      <w:r w:rsidR="00841B9B" w:rsidRPr="00B503D9">
        <w:rPr>
          <w:bCs w:val="0"/>
          <w:sz w:val="28"/>
          <w:szCs w:val="28"/>
        </w:rPr>
        <w:t>и</w:t>
      </w:r>
      <w:r w:rsidR="007A4E79" w:rsidRPr="00B503D9">
        <w:rPr>
          <w:bCs w:val="0"/>
          <w:sz w:val="28"/>
          <w:szCs w:val="28"/>
        </w:rPr>
        <w:t xml:space="preserve"> в кадровый резерв </w:t>
      </w:r>
    </w:p>
    <w:p w:rsidR="0067199E" w:rsidRPr="00B503D9" w:rsidRDefault="0067199E" w:rsidP="0067199E">
      <w:pPr>
        <w:pStyle w:val="1"/>
        <w:jc w:val="center"/>
        <w:rPr>
          <w:bCs w:val="0"/>
          <w:sz w:val="28"/>
          <w:szCs w:val="28"/>
        </w:rPr>
      </w:pPr>
      <w:r w:rsidRPr="00B503D9">
        <w:rPr>
          <w:bCs w:val="0"/>
          <w:sz w:val="28"/>
          <w:szCs w:val="28"/>
        </w:rPr>
        <w:t>в ИФНС России № 23 по г. Москве</w:t>
      </w:r>
    </w:p>
    <w:p w:rsidR="0067199E" w:rsidRPr="0067199E" w:rsidRDefault="0067199E" w:rsidP="0067199E"/>
    <w:p w:rsidR="0067199E" w:rsidRPr="00422DC6" w:rsidRDefault="0067199E" w:rsidP="0067199E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В соответствии с Федеральным законом от </w:t>
      </w:r>
      <w:r w:rsidR="0056490A" w:rsidRPr="00422DC6">
        <w:rPr>
          <w:sz w:val="28"/>
          <w:szCs w:val="28"/>
        </w:rPr>
        <w:t>27.07.2004 №</w:t>
      </w:r>
      <w:r w:rsidRPr="00422DC6">
        <w:rPr>
          <w:sz w:val="28"/>
          <w:szCs w:val="28"/>
        </w:rPr>
        <w:t xml:space="preserve">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</w:t>
      </w:r>
      <w:r w:rsidR="00841B9B">
        <w:rPr>
          <w:sz w:val="28"/>
          <w:szCs w:val="28"/>
        </w:rPr>
        <w:t>,</w:t>
      </w:r>
      <w:r w:rsidRPr="00422DC6">
        <w:rPr>
          <w:sz w:val="28"/>
          <w:szCs w:val="28"/>
        </w:rPr>
        <w:t xml:space="preserve"> п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р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и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к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а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з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ы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в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а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ю:</w:t>
      </w:r>
    </w:p>
    <w:p w:rsidR="0067199E" w:rsidRPr="00422DC6" w:rsidRDefault="0067199E" w:rsidP="00946806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>1. Объявить</w:t>
      </w:r>
      <w:r w:rsidR="00A06F8A">
        <w:rPr>
          <w:sz w:val="28"/>
          <w:szCs w:val="28"/>
        </w:rPr>
        <w:t xml:space="preserve"> </w:t>
      </w:r>
      <w:r w:rsidRPr="00422DC6">
        <w:rPr>
          <w:sz w:val="28"/>
          <w:szCs w:val="28"/>
        </w:rPr>
        <w:t xml:space="preserve">конкурс </w:t>
      </w:r>
      <w:r w:rsidRPr="00422DC6">
        <w:rPr>
          <w:b/>
          <w:sz w:val="28"/>
          <w:szCs w:val="28"/>
        </w:rPr>
        <w:t>№</w:t>
      </w:r>
      <w:r w:rsidR="00841B9B">
        <w:rPr>
          <w:b/>
          <w:sz w:val="28"/>
          <w:szCs w:val="28"/>
        </w:rPr>
        <w:t xml:space="preserve"> </w:t>
      </w:r>
      <w:r w:rsidR="007F749A">
        <w:rPr>
          <w:b/>
          <w:sz w:val="28"/>
          <w:szCs w:val="28"/>
        </w:rPr>
        <w:t>1</w:t>
      </w:r>
      <w:r w:rsidRPr="00422DC6">
        <w:rPr>
          <w:sz w:val="28"/>
          <w:szCs w:val="28"/>
        </w:rPr>
        <w:t xml:space="preserve"> на замещение вакантных должностей государственной гражданской службы Российской Федерации в Инспекции Федеральной налоговой службы № 23 по г. Москве (далее - Конкурс) согласно Перечню (приложение № 1).</w:t>
      </w:r>
    </w:p>
    <w:p w:rsidR="0067199E" w:rsidRPr="00422DC6" w:rsidRDefault="0067199E" w:rsidP="00946806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2.  Отделу кадров (Е. В. Лапина) организовать проведение конкурса и организовать размещение на сайте </w:t>
      </w:r>
      <w:r w:rsidR="00A06F8A" w:rsidRPr="00422DC6">
        <w:rPr>
          <w:sz w:val="28"/>
          <w:szCs w:val="28"/>
          <w:lang w:val="en-US"/>
        </w:rPr>
        <w:t>www</w:t>
      </w:r>
      <w:r w:rsidR="00A06F8A" w:rsidRPr="00422DC6">
        <w:rPr>
          <w:sz w:val="28"/>
          <w:szCs w:val="28"/>
        </w:rPr>
        <w:t>.</w:t>
      </w:r>
      <w:r w:rsidR="00A06F8A" w:rsidRPr="00422DC6">
        <w:rPr>
          <w:sz w:val="28"/>
          <w:szCs w:val="28"/>
          <w:lang w:val="en-US"/>
        </w:rPr>
        <w:t>nalog</w:t>
      </w:r>
      <w:r w:rsidR="00A06F8A" w:rsidRPr="00422DC6">
        <w:rPr>
          <w:sz w:val="28"/>
          <w:szCs w:val="28"/>
        </w:rPr>
        <w:t>.</w:t>
      </w:r>
      <w:r w:rsidR="0056490A">
        <w:rPr>
          <w:sz w:val="28"/>
          <w:szCs w:val="28"/>
          <w:lang w:val="en-US"/>
        </w:rPr>
        <w:t>gov</w:t>
      </w:r>
      <w:r w:rsidR="0056490A" w:rsidRPr="0056490A">
        <w:rPr>
          <w:sz w:val="28"/>
          <w:szCs w:val="28"/>
        </w:rPr>
        <w:t>.</w:t>
      </w:r>
      <w:r w:rsidR="00A06F8A" w:rsidRPr="00422DC6">
        <w:rPr>
          <w:sz w:val="28"/>
          <w:szCs w:val="28"/>
          <w:lang w:val="en-US"/>
        </w:rPr>
        <w:t>ru</w:t>
      </w:r>
      <w:r w:rsidR="00A06F8A" w:rsidRPr="00422DC6">
        <w:rPr>
          <w:sz w:val="28"/>
          <w:szCs w:val="28"/>
        </w:rPr>
        <w:t xml:space="preserve"> объявление</w:t>
      </w:r>
      <w:r w:rsidRPr="00422DC6">
        <w:rPr>
          <w:sz w:val="28"/>
          <w:szCs w:val="28"/>
        </w:rPr>
        <w:t xml:space="preserve"> о приеме документов для участия в Конкурсе (приложение № 2).</w:t>
      </w:r>
    </w:p>
    <w:p w:rsidR="00DE55BD" w:rsidRPr="00422DC6" w:rsidRDefault="0067199E" w:rsidP="00DE55BD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3. Отделу </w:t>
      </w:r>
      <w:r w:rsidR="00A06F8A">
        <w:rPr>
          <w:sz w:val="28"/>
          <w:szCs w:val="28"/>
        </w:rPr>
        <w:t xml:space="preserve">профилактики коррупционных и иных правонарушений и безопасности </w:t>
      </w:r>
      <w:r w:rsidR="00A06F8A" w:rsidRPr="00422DC6">
        <w:rPr>
          <w:sz w:val="28"/>
          <w:szCs w:val="28"/>
        </w:rPr>
        <w:t>(</w:t>
      </w:r>
      <w:r w:rsidR="00571C7E">
        <w:rPr>
          <w:sz w:val="28"/>
          <w:szCs w:val="28"/>
        </w:rPr>
        <w:t>Э</w:t>
      </w:r>
      <w:r w:rsidRPr="00422DC6">
        <w:rPr>
          <w:sz w:val="28"/>
          <w:szCs w:val="28"/>
        </w:rPr>
        <w:t>.</w:t>
      </w:r>
      <w:r w:rsidR="00571C7E">
        <w:rPr>
          <w:sz w:val="28"/>
          <w:szCs w:val="28"/>
        </w:rPr>
        <w:t>Э</w:t>
      </w:r>
      <w:r w:rsidRPr="00422DC6">
        <w:rPr>
          <w:sz w:val="28"/>
          <w:szCs w:val="28"/>
        </w:rPr>
        <w:t xml:space="preserve">. </w:t>
      </w:r>
      <w:r w:rsidR="00571C7E">
        <w:rPr>
          <w:sz w:val="28"/>
          <w:szCs w:val="28"/>
        </w:rPr>
        <w:t>Добржицкому</w:t>
      </w:r>
      <w:r w:rsidRPr="00422DC6">
        <w:rPr>
          <w:sz w:val="28"/>
          <w:szCs w:val="28"/>
        </w:rPr>
        <w:t>) обеспечить допуск в здание Инспекции Федеральной налоговой службы № 23 по г. Москве граждан (государственных гражданских служащих), изъявивших желание участвовать в конкурсе, по заявкам отдела кадров.</w:t>
      </w:r>
    </w:p>
    <w:p w:rsidR="00DE55BD" w:rsidRPr="00422DC6" w:rsidRDefault="0067199E" w:rsidP="00DE55BD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>4. Контроль за исполнением настоящего приказа оставляю за собой.</w:t>
      </w: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keepNext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Начальник ИФНС </w:t>
      </w:r>
    </w:p>
    <w:p w:rsidR="00DE55BD" w:rsidRPr="00422DC6" w:rsidRDefault="00DE55BD" w:rsidP="00DE55BD">
      <w:pPr>
        <w:keepNext/>
        <w:jc w:val="both"/>
        <w:rPr>
          <w:sz w:val="28"/>
          <w:szCs w:val="28"/>
        </w:rPr>
      </w:pPr>
      <w:r w:rsidRPr="00422DC6">
        <w:rPr>
          <w:sz w:val="28"/>
          <w:szCs w:val="28"/>
        </w:rPr>
        <w:t>России № 23 по г. Москве                                                                         С.С. Гаврилова</w:t>
      </w:r>
    </w:p>
    <w:p w:rsidR="00DE55BD" w:rsidRPr="00422DC6" w:rsidRDefault="00DE55BD">
      <w:pPr>
        <w:keepNext/>
        <w:spacing w:line="720" w:lineRule="auto"/>
        <w:ind w:firstLine="709"/>
        <w:jc w:val="both"/>
        <w:rPr>
          <w:sz w:val="28"/>
          <w:szCs w:val="28"/>
        </w:rPr>
      </w:pPr>
    </w:p>
    <w:p w:rsidR="0067199E" w:rsidRDefault="0067199E"/>
    <w:p w:rsidR="00DE55BD" w:rsidRDefault="00DE55BD"/>
    <w:p w:rsidR="00DE55BD" w:rsidRDefault="00DE55BD"/>
    <w:tbl>
      <w:tblPr>
        <w:tblW w:w="7834" w:type="dxa"/>
        <w:jc w:val="center"/>
        <w:tblLayout w:type="fixed"/>
        <w:tblLook w:val="01E0" w:firstRow="1" w:lastRow="1" w:firstColumn="1" w:lastColumn="1" w:noHBand="0" w:noVBand="0"/>
      </w:tblPr>
      <w:tblGrid>
        <w:gridCol w:w="615"/>
        <w:gridCol w:w="3240"/>
        <w:gridCol w:w="540"/>
        <w:gridCol w:w="3439"/>
      </w:tblGrid>
      <w:tr w:rsidR="00DE55BD" w:rsidTr="00946806">
        <w:trPr>
          <w:trHeight w:val="788"/>
          <w:jc w:val="center"/>
        </w:trPr>
        <w:tc>
          <w:tcPr>
            <w:tcW w:w="7834" w:type="dxa"/>
            <w:gridSpan w:val="4"/>
            <w:vAlign w:val="center"/>
          </w:tcPr>
          <w:p w:rsidR="00DE55BD" w:rsidRPr="00E210D7" w:rsidRDefault="00DE55BD" w:rsidP="00DE55BD">
            <w:pPr>
              <w:rPr>
                <w:b/>
                <w:bCs/>
              </w:rPr>
            </w:pPr>
          </w:p>
          <w:p w:rsidR="00DE55BD" w:rsidRPr="00E210D7" w:rsidRDefault="00DE55BD" w:rsidP="00946806">
            <w:pPr>
              <w:jc w:val="center"/>
              <w:rPr>
                <w:b/>
                <w:bCs/>
              </w:rPr>
            </w:pPr>
            <w:r w:rsidRPr="00E210D7">
              <w:rPr>
                <w:b/>
                <w:bCs/>
              </w:rPr>
              <w:t>Лист согласования</w:t>
            </w:r>
          </w:p>
          <w:p w:rsidR="00DE55BD" w:rsidRPr="00E210D7" w:rsidRDefault="00DE55BD" w:rsidP="00946806">
            <w:pPr>
              <w:jc w:val="center"/>
              <w:rPr>
                <w:b/>
                <w:bCs/>
              </w:rPr>
            </w:pPr>
            <w:r w:rsidRPr="00E210D7">
              <w:t xml:space="preserve">к приказу </w:t>
            </w:r>
          </w:p>
        </w:tc>
      </w:tr>
      <w:tr w:rsidR="00DE55BD" w:rsidRPr="00303D43" w:rsidTr="00946806">
        <w:trPr>
          <w:trHeight w:val="397"/>
          <w:jc w:val="center"/>
        </w:trPr>
        <w:tc>
          <w:tcPr>
            <w:tcW w:w="7834" w:type="dxa"/>
            <w:gridSpan w:val="4"/>
            <w:vAlign w:val="center"/>
          </w:tcPr>
          <w:p w:rsidR="00DE55BD" w:rsidRPr="00E210D7" w:rsidRDefault="00DE55BD" w:rsidP="00946806">
            <w:pPr>
              <w:pStyle w:val="1"/>
              <w:jc w:val="center"/>
              <w:rPr>
                <w:bCs w:val="0"/>
                <w:sz w:val="24"/>
                <w:szCs w:val="24"/>
              </w:rPr>
            </w:pPr>
            <w:r w:rsidRPr="00E210D7">
              <w:rPr>
                <w:sz w:val="24"/>
                <w:szCs w:val="24"/>
              </w:rPr>
              <w:t>«</w:t>
            </w:r>
            <w:r w:rsidRPr="00E210D7">
              <w:rPr>
                <w:bCs w:val="0"/>
                <w:sz w:val="24"/>
                <w:szCs w:val="24"/>
              </w:rPr>
              <w:t>Об объявлении конкурса на замещение вакантных должностей</w:t>
            </w:r>
          </w:p>
          <w:p w:rsidR="00DE55BD" w:rsidRPr="00E210D7" w:rsidRDefault="00DE55BD" w:rsidP="00946806">
            <w:pPr>
              <w:pStyle w:val="1"/>
              <w:jc w:val="center"/>
              <w:rPr>
                <w:bCs w:val="0"/>
                <w:sz w:val="24"/>
                <w:szCs w:val="24"/>
              </w:rPr>
            </w:pPr>
            <w:r w:rsidRPr="00E210D7">
              <w:rPr>
                <w:bCs w:val="0"/>
                <w:sz w:val="24"/>
                <w:szCs w:val="24"/>
              </w:rPr>
              <w:t xml:space="preserve"> государственной гражданской службы Российской Федерации</w:t>
            </w:r>
          </w:p>
          <w:p w:rsidR="00DE55BD" w:rsidRPr="00E210D7" w:rsidRDefault="00DE55BD" w:rsidP="00946806">
            <w:pPr>
              <w:pStyle w:val="1"/>
              <w:jc w:val="center"/>
              <w:rPr>
                <w:sz w:val="24"/>
                <w:szCs w:val="24"/>
              </w:rPr>
            </w:pPr>
            <w:r w:rsidRPr="00E210D7">
              <w:rPr>
                <w:bCs w:val="0"/>
                <w:sz w:val="24"/>
                <w:szCs w:val="24"/>
              </w:rPr>
              <w:t>в ИФНС России № 23 по г. Москве</w:t>
            </w:r>
            <w:r w:rsidRPr="00E210D7">
              <w:rPr>
                <w:sz w:val="24"/>
                <w:szCs w:val="24"/>
              </w:rPr>
              <w:t>»</w:t>
            </w:r>
          </w:p>
        </w:tc>
      </w:tr>
      <w:tr w:rsidR="00DE55BD" w:rsidTr="00946806">
        <w:trPr>
          <w:trHeight w:val="397"/>
          <w:jc w:val="center"/>
        </w:trPr>
        <w:tc>
          <w:tcPr>
            <w:tcW w:w="615" w:type="dxa"/>
            <w:vAlign w:val="bottom"/>
          </w:tcPr>
          <w:p w:rsidR="00DE55BD" w:rsidRPr="00E210D7" w:rsidRDefault="00DE55BD" w:rsidP="00946806">
            <w:pPr>
              <w:pStyle w:val="a3"/>
              <w:rPr>
                <w:sz w:val="24"/>
                <w:szCs w:val="24"/>
                <w:lang w:val="en-US"/>
              </w:rPr>
            </w:pPr>
            <w:r w:rsidRPr="00E210D7">
              <w:rPr>
                <w:sz w:val="24"/>
                <w:szCs w:val="24"/>
              </w:rPr>
              <w:t>от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:rsidR="00DE55BD" w:rsidRDefault="00DE55BD" w:rsidP="00946806">
            <w:pPr>
              <w:pStyle w:val="a3"/>
              <w:rPr>
                <w:sz w:val="24"/>
                <w:szCs w:val="24"/>
              </w:rPr>
            </w:pPr>
          </w:p>
          <w:p w:rsidR="00DE55BD" w:rsidRPr="000F4B78" w:rsidRDefault="000F4B78" w:rsidP="000F4B78">
            <w:pPr>
              <w:pStyle w:val="a3"/>
              <w:rPr>
                <w:sz w:val="24"/>
                <w:szCs w:val="24"/>
                <w:lang w:val="en-US"/>
              </w:rPr>
            </w:pPr>
            <w:r w:rsidRPr="00131CF2">
              <w:rPr>
                <w:sz w:val="24"/>
                <w:szCs w:val="24"/>
                <w:lang w:val="en-US"/>
              </w:rPr>
              <w:t>17</w:t>
            </w:r>
            <w:r w:rsidR="001D0F1C" w:rsidRPr="00131CF2">
              <w:rPr>
                <w:sz w:val="24"/>
                <w:szCs w:val="24"/>
              </w:rPr>
              <w:t>.</w:t>
            </w:r>
            <w:r w:rsidR="00A06F8A" w:rsidRPr="00131CF2">
              <w:rPr>
                <w:sz w:val="24"/>
                <w:szCs w:val="24"/>
              </w:rPr>
              <w:t>0</w:t>
            </w:r>
            <w:r w:rsidRPr="00131CF2">
              <w:rPr>
                <w:sz w:val="24"/>
                <w:szCs w:val="24"/>
                <w:lang w:val="en-US"/>
              </w:rPr>
              <w:t>2</w:t>
            </w:r>
            <w:r w:rsidR="001D0F1C" w:rsidRPr="00131CF2">
              <w:rPr>
                <w:sz w:val="24"/>
                <w:szCs w:val="24"/>
              </w:rPr>
              <w:t>.202</w:t>
            </w:r>
            <w:r w:rsidRPr="00131CF2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40" w:type="dxa"/>
            <w:vAlign w:val="bottom"/>
          </w:tcPr>
          <w:p w:rsidR="00DE55BD" w:rsidRPr="00282A4F" w:rsidRDefault="00DE55BD" w:rsidP="00946806">
            <w:pPr>
              <w:pStyle w:val="a3"/>
              <w:rPr>
                <w:sz w:val="24"/>
                <w:szCs w:val="24"/>
              </w:rPr>
            </w:pPr>
            <w:r w:rsidRPr="00282A4F">
              <w:rPr>
                <w:sz w:val="24"/>
                <w:szCs w:val="24"/>
              </w:rPr>
              <w:t>№</w:t>
            </w:r>
          </w:p>
        </w:tc>
        <w:tc>
          <w:tcPr>
            <w:tcW w:w="3439" w:type="dxa"/>
            <w:tcBorders>
              <w:bottom w:val="single" w:sz="4" w:space="0" w:color="auto"/>
            </w:tcBorders>
            <w:vAlign w:val="bottom"/>
          </w:tcPr>
          <w:p w:rsidR="00DE55BD" w:rsidRPr="00E210D7" w:rsidRDefault="00131CF2" w:rsidP="00946806">
            <w:pPr>
              <w:pStyle w:val="a3"/>
              <w:rPr>
                <w:sz w:val="24"/>
                <w:szCs w:val="24"/>
              </w:rPr>
            </w:pPr>
            <w:r w:rsidRPr="00131CF2">
              <w:rPr>
                <w:sz w:val="24"/>
                <w:szCs w:val="24"/>
              </w:rPr>
              <w:t>24</w:t>
            </w:r>
          </w:p>
        </w:tc>
      </w:tr>
    </w:tbl>
    <w:p w:rsidR="00DE55BD" w:rsidRPr="00282A4F" w:rsidRDefault="00DE55BD" w:rsidP="00DE55BD">
      <w:pPr>
        <w:spacing w:line="360" w:lineRule="auto"/>
        <w:ind w:firstLine="709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61"/>
        <w:gridCol w:w="2040"/>
        <w:gridCol w:w="1336"/>
        <w:gridCol w:w="1197"/>
        <w:gridCol w:w="1705"/>
      </w:tblGrid>
      <w:tr w:rsidR="00DE55BD" w:rsidTr="00946806">
        <w:trPr>
          <w:trHeight w:hRule="exact"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Должность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Фамилия И.О.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Подпись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Дата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Примечание</w:t>
            </w:r>
          </w:p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>
            <w:r w:rsidRPr="00282A4F">
              <w:t>Начальник отдела кадров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>
            <w:r w:rsidRPr="00282A4F">
              <w:t>Лапина Е.В.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DE5B1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/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E87080" w:rsidP="00E87080">
            <w:r>
              <w:t>Н</w:t>
            </w:r>
            <w:r w:rsidR="00DE55BD">
              <w:t>ачальник</w:t>
            </w:r>
            <w:r w:rsidR="00DE55BD" w:rsidRPr="00B44257">
              <w:t xml:space="preserve"> правового отдела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98791C" w:rsidRDefault="00E87080" w:rsidP="00DE55BD">
            <w:r>
              <w:t>Петросян А.А.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03D43" w:rsidRDefault="00DE55BD" w:rsidP="00946806">
            <w:r w:rsidRPr="00303D43">
              <w:t>Начальник отдела финансового обеспечения - главный бухгалтер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>
            <w:r>
              <w:t>Баёва И.А.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03D43" w:rsidRDefault="003B582E" w:rsidP="003B582E">
            <w:r>
              <w:t>Н</w:t>
            </w:r>
            <w:r w:rsidR="00282D83" w:rsidRPr="00282D83">
              <w:t>ачальник профилактики коррупционных и иных правонарушений и безопасности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B452D5" w:rsidRDefault="003B582E" w:rsidP="00946806">
            <w:r>
              <w:t>Добржицкий Э.Э.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D83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DE5B1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D83" w:rsidRDefault="00DE55BD" w:rsidP="00946806"/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r>
              <w:t>Начальник отдела общего и хозяйственного обеспечения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r>
              <w:t>Шубина Е.В.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D02DC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DE5B1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D02DC" w:rsidRDefault="00DE55BD" w:rsidP="00946806"/>
        </w:tc>
      </w:tr>
    </w:tbl>
    <w:p w:rsidR="00DE55BD" w:rsidRDefault="00DE55BD" w:rsidP="00DE55BD">
      <w:pPr>
        <w:spacing w:line="360" w:lineRule="auto"/>
      </w:pPr>
    </w:p>
    <w:tbl>
      <w:tblPr>
        <w:tblpPr w:leftFromText="181" w:rightFromText="181" w:tblpX="108" w:tblpYSpec="bottom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3"/>
      </w:tblGrid>
      <w:tr w:rsidR="00DE55BD" w:rsidTr="00946806"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</w:tcPr>
          <w:p w:rsidR="00DE55BD" w:rsidRDefault="00DE55BD" w:rsidP="00946806">
            <w:pPr>
              <w:rPr>
                <w:sz w:val="20"/>
              </w:rPr>
            </w:pPr>
          </w:p>
          <w:p w:rsidR="00DE55BD" w:rsidRDefault="00DE55BD" w:rsidP="00946806">
            <w:pPr>
              <w:rPr>
                <w:sz w:val="20"/>
              </w:rPr>
            </w:pPr>
          </w:p>
          <w:p w:rsidR="00DE55BD" w:rsidRDefault="00DE55BD" w:rsidP="00946806">
            <w:pPr>
              <w:rPr>
                <w:sz w:val="20"/>
              </w:rPr>
            </w:pPr>
          </w:p>
          <w:p w:rsidR="00D67B8A" w:rsidRPr="0055059E" w:rsidRDefault="00D67B8A" w:rsidP="00D67B8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Садовая</w:t>
            </w:r>
          </w:p>
          <w:p w:rsidR="00D67B8A" w:rsidRPr="0055059E" w:rsidRDefault="00D67B8A" w:rsidP="00D67B8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(77) 198-44-34</w:t>
            </w:r>
          </w:p>
          <w:p w:rsidR="00DE55BD" w:rsidRPr="00DE5B1C" w:rsidRDefault="00D67B8A" w:rsidP="00D67B8A">
            <w:pPr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(77) 180-04</w:t>
            </w:r>
          </w:p>
        </w:tc>
      </w:tr>
    </w:tbl>
    <w:p w:rsidR="00DE55BD" w:rsidRPr="00E210D7" w:rsidRDefault="00DE55BD" w:rsidP="00DE55BD">
      <w:r w:rsidRPr="00E210D7">
        <w:t xml:space="preserve">    Приказ на 1</w:t>
      </w:r>
      <w:r>
        <w:t xml:space="preserve"> </w:t>
      </w:r>
      <w:r w:rsidR="00D67B8A">
        <w:t xml:space="preserve">листе + приложение №1 </w:t>
      </w:r>
      <w:r w:rsidR="00D67B8A" w:rsidRPr="00E210D7">
        <w:t>на</w:t>
      </w:r>
      <w:r w:rsidRPr="00E210D7">
        <w:t xml:space="preserve"> </w:t>
      </w:r>
      <w:r w:rsidR="00D67B8A">
        <w:t>1</w:t>
      </w:r>
      <w:r w:rsidRPr="00E210D7">
        <w:t xml:space="preserve"> </w:t>
      </w:r>
      <w:r w:rsidR="00D67B8A" w:rsidRPr="00E210D7">
        <w:t>лист</w:t>
      </w:r>
      <w:r w:rsidR="00D67B8A">
        <w:t xml:space="preserve">е, </w:t>
      </w:r>
      <w:bookmarkStart w:id="3" w:name="_GoBack"/>
      <w:bookmarkEnd w:id="3"/>
      <w:r w:rsidR="00D67B8A">
        <w:br/>
        <w:t xml:space="preserve">    приложение №2 на</w:t>
      </w:r>
      <w:r w:rsidR="00D67B8A" w:rsidRPr="00131CF2">
        <w:t xml:space="preserve"> 8</w:t>
      </w:r>
      <w:r w:rsidR="00131CF2" w:rsidRPr="00131CF2">
        <w:t xml:space="preserve"> листах</w:t>
      </w:r>
    </w:p>
    <w:p w:rsidR="00DE55BD" w:rsidRPr="00E210D7" w:rsidRDefault="00DE55BD" w:rsidP="00DE55BD"/>
    <w:p w:rsidR="00DE55BD" w:rsidRPr="00E210D7" w:rsidRDefault="00DE55BD" w:rsidP="00DE55BD"/>
    <w:p w:rsidR="00DE55BD" w:rsidRPr="00E210D7" w:rsidRDefault="00DE55BD" w:rsidP="00DE55BD"/>
    <w:p w:rsidR="00DE55BD" w:rsidRPr="00E210D7" w:rsidRDefault="00DE55BD" w:rsidP="00DE55BD">
      <w:r w:rsidRPr="00E210D7">
        <w:t xml:space="preserve">     Разослано: Отдел общего и хозяйственного обеспечения – 1 экз.</w:t>
      </w:r>
    </w:p>
    <w:p w:rsidR="00DE55BD" w:rsidRPr="00E210D7" w:rsidRDefault="00DE55BD" w:rsidP="00DE55BD">
      <w:r w:rsidRPr="00E210D7">
        <w:t xml:space="preserve">                        Отдел кадров – 1 экз.</w:t>
      </w:r>
    </w:p>
    <w:p w:rsidR="00DE55BD" w:rsidRPr="00E210D7" w:rsidRDefault="00DE55BD" w:rsidP="00DE55BD">
      <w:r w:rsidRPr="00E210D7">
        <w:t xml:space="preserve">                 </w:t>
      </w:r>
      <w:r>
        <w:t xml:space="preserve">      </w:t>
      </w:r>
      <w:r w:rsidRPr="00E210D7">
        <w:t xml:space="preserve"> Итого:  2 экз.</w:t>
      </w:r>
    </w:p>
    <w:p w:rsidR="00DE55BD" w:rsidRPr="00E210D7" w:rsidRDefault="00DE55BD" w:rsidP="00DE55BD">
      <w:r w:rsidRPr="00E210D7">
        <w:t xml:space="preserve">                </w:t>
      </w:r>
    </w:p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67199E" w:rsidRPr="00B14003" w:rsidRDefault="0067199E" w:rsidP="00DE55BD">
      <w:pPr>
        <w:spacing w:line="360" w:lineRule="auto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DE55BD" w:rsidRPr="001C0FB4" w:rsidRDefault="00DE55BD" w:rsidP="00DE55BD">
      <w:pPr>
        <w:pStyle w:val="a3"/>
        <w:ind w:left="708"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1C0FB4">
        <w:rPr>
          <w:sz w:val="28"/>
          <w:szCs w:val="28"/>
        </w:rPr>
        <w:t>ЛИСТ РАССЫЛКИ</w:t>
      </w:r>
    </w:p>
    <w:p w:rsidR="00DE55BD" w:rsidRPr="00570630" w:rsidRDefault="00DE55BD" w:rsidP="00DE55BD">
      <w:pPr>
        <w:pStyle w:val="a3"/>
        <w:rPr>
          <w:sz w:val="28"/>
          <w:szCs w:val="28"/>
        </w:rPr>
      </w:pPr>
      <w:r w:rsidRPr="001C0FB4">
        <w:rPr>
          <w:sz w:val="28"/>
          <w:szCs w:val="28"/>
        </w:rPr>
        <w:t xml:space="preserve">приказа </w:t>
      </w:r>
      <w:r w:rsidRPr="0024690F">
        <w:rPr>
          <w:sz w:val="28"/>
          <w:szCs w:val="28"/>
        </w:rPr>
        <w:t xml:space="preserve">от </w:t>
      </w:r>
      <w:r w:rsidR="0024690F" w:rsidRPr="0024690F">
        <w:rPr>
          <w:sz w:val="28"/>
          <w:szCs w:val="28"/>
        </w:rPr>
        <w:t>17</w:t>
      </w:r>
      <w:r w:rsidR="001D0F1C" w:rsidRPr="0024690F">
        <w:rPr>
          <w:sz w:val="28"/>
          <w:szCs w:val="28"/>
        </w:rPr>
        <w:t>.0</w:t>
      </w:r>
      <w:r w:rsidR="0024690F" w:rsidRPr="0024690F">
        <w:rPr>
          <w:sz w:val="28"/>
          <w:szCs w:val="28"/>
        </w:rPr>
        <w:t>2</w:t>
      </w:r>
      <w:r w:rsidR="001D0F1C" w:rsidRPr="0024690F">
        <w:rPr>
          <w:sz w:val="28"/>
          <w:szCs w:val="28"/>
        </w:rPr>
        <w:t>.</w:t>
      </w:r>
      <w:r w:rsidR="008B3045" w:rsidRPr="0024690F">
        <w:rPr>
          <w:sz w:val="28"/>
          <w:szCs w:val="28"/>
        </w:rPr>
        <w:t>202</w:t>
      </w:r>
      <w:r w:rsidR="0024690F" w:rsidRPr="0024690F">
        <w:rPr>
          <w:sz w:val="28"/>
          <w:szCs w:val="28"/>
        </w:rPr>
        <w:t>5</w:t>
      </w:r>
      <w:r w:rsidRPr="0024690F">
        <w:rPr>
          <w:sz w:val="28"/>
          <w:szCs w:val="28"/>
        </w:rPr>
        <w:t xml:space="preserve">г. № </w:t>
      </w:r>
      <w:r w:rsidR="0024690F" w:rsidRPr="0024690F">
        <w:rPr>
          <w:sz w:val="28"/>
          <w:szCs w:val="28"/>
        </w:rPr>
        <w:t>24</w:t>
      </w:r>
    </w:p>
    <w:tbl>
      <w:tblPr>
        <w:tblW w:w="0" w:type="auto"/>
        <w:tblInd w:w="332" w:type="dxa"/>
        <w:tblLook w:val="0000" w:firstRow="0" w:lastRow="0" w:firstColumn="0" w:lastColumn="0" w:noHBand="0" w:noVBand="0"/>
      </w:tblPr>
      <w:tblGrid>
        <w:gridCol w:w="9571"/>
      </w:tblGrid>
      <w:tr w:rsidR="00DE55BD" w:rsidRPr="001C0FB4" w:rsidTr="00B76C92">
        <w:tc>
          <w:tcPr>
            <w:tcW w:w="9571" w:type="dxa"/>
            <w:tcBorders>
              <w:top w:val="nil"/>
              <w:left w:val="nil"/>
              <w:right w:val="nil"/>
            </w:tcBorders>
          </w:tcPr>
          <w:p w:rsidR="00DE55BD" w:rsidRPr="001C0FB4" w:rsidRDefault="00DE55BD" w:rsidP="00B76C92">
            <w:pPr>
              <w:pStyle w:val="1"/>
              <w:jc w:val="center"/>
              <w:rPr>
                <w:bCs w:val="0"/>
                <w:sz w:val="28"/>
                <w:szCs w:val="28"/>
              </w:rPr>
            </w:pPr>
            <w:r w:rsidRPr="001C0FB4">
              <w:rPr>
                <w:sz w:val="28"/>
                <w:szCs w:val="28"/>
              </w:rPr>
              <w:t>«</w:t>
            </w:r>
            <w:r w:rsidRPr="001C0FB4">
              <w:rPr>
                <w:bCs w:val="0"/>
                <w:sz w:val="28"/>
                <w:szCs w:val="28"/>
              </w:rPr>
              <w:t>Об объявлении конкурса на замещение вакантных должностей</w:t>
            </w:r>
          </w:p>
          <w:p w:rsidR="00DE55BD" w:rsidRPr="001C0FB4" w:rsidRDefault="00DE55BD" w:rsidP="00B76C92">
            <w:pPr>
              <w:pStyle w:val="1"/>
              <w:jc w:val="center"/>
              <w:rPr>
                <w:bCs w:val="0"/>
                <w:sz w:val="28"/>
                <w:szCs w:val="28"/>
              </w:rPr>
            </w:pPr>
            <w:r w:rsidRPr="001C0FB4">
              <w:rPr>
                <w:bCs w:val="0"/>
                <w:sz w:val="28"/>
                <w:szCs w:val="28"/>
              </w:rPr>
              <w:t xml:space="preserve"> государственной гражданской службы Российской Федерации</w:t>
            </w:r>
          </w:p>
          <w:p w:rsidR="00DE55BD" w:rsidRPr="001C0FB4" w:rsidRDefault="00DE55BD" w:rsidP="00B76C92">
            <w:pPr>
              <w:jc w:val="center"/>
              <w:rPr>
                <w:sz w:val="28"/>
                <w:szCs w:val="28"/>
              </w:rPr>
            </w:pPr>
            <w:r w:rsidRPr="001C0FB4">
              <w:rPr>
                <w:sz w:val="28"/>
                <w:szCs w:val="28"/>
              </w:rPr>
              <w:t>в ИФНС России № 23 по г. Москве»</w:t>
            </w:r>
          </w:p>
        </w:tc>
      </w:tr>
      <w:tr w:rsidR="00DE55BD" w:rsidRPr="00BD1EAE" w:rsidTr="00B76C92">
        <w:tc>
          <w:tcPr>
            <w:tcW w:w="9571" w:type="dxa"/>
            <w:tcBorders>
              <w:left w:val="nil"/>
              <w:bottom w:val="nil"/>
              <w:right w:val="nil"/>
            </w:tcBorders>
          </w:tcPr>
          <w:p w:rsidR="00DE55BD" w:rsidRPr="00BD1EAE" w:rsidRDefault="00DE55BD" w:rsidP="00B76C92">
            <w:pPr>
              <w:jc w:val="center"/>
              <w:rPr>
                <w:sz w:val="18"/>
                <w:szCs w:val="18"/>
              </w:rPr>
            </w:pPr>
          </w:p>
        </w:tc>
      </w:tr>
    </w:tbl>
    <w:p w:rsidR="00DE55BD" w:rsidRPr="00BD1EAE" w:rsidRDefault="00DE55BD" w:rsidP="00DE55BD"/>
    <w:tbl>
      <w:tblPr>
        <w:tblW w:w="0" w:type="auto"/>
        <w:tblInd w:w="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"/>
        <w:gridCol w:w="3791"/>
        <w:gridCol w:w="2013"/>
        <w:gridCol w:w="2219"/>
      </w:tblGrid>
      <w:tr w:rsidR="00DE55BD" w:rsidRPr="00B53D19" w:rsidTr="00B76C92">
        <w:trPr>
          <w:trHeight w:val="553"/>
        </w:trPr>
        <w:tc>
          <w:tcPr>
            <w:tcW w:w="960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Номер п/п</w:t>
            </w:r>
          </w:p>
        </w:tc>
        <w:tc>
          <w:tcPr>
            <w:tcW w:w="3791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</w:p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Ф.И.О.</w:t>
            </w:r>
          </w:p>
        </w:tc>
        <w:tc>
          <w:tcPr>
            <w:tcW w:w="2013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</w:p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Дата</w:t>
            </w:r>
          </w:p>
        </w:tc>
        <w:tc>
          <w:tcPr>
            <w:tcW w:w="2219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</w:p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Подпись</w:t>
            </w:r>
          </w:p>
        </w:tc>
      </w:tr>
      <w:tr w:rsidR="00DE55BD" w:rsidRPr="00B53D19" w:rsidTr="00B76C92">
        <w:trPr>
          <w:trHeight w:val="387"/>
        </w:trPr>
        <w:tc>
          <w:tcPr>
            <w:tcW w:w="960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1.</w:t>
            </w:r>
          </w:p>
        </w:tc>
        <w:tc>
          <w:tcPr>
            <w:tcW w:w="3791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Лапина Е.В.</w:t>
            </w:r>
          </w:p>
        </w:tc>
        <w:tc>
          <w:tcPr>
            <w:tcW w:w="2013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</w:tr>
      <w:tr w:rsidR="00DE55BD" w:rsidRPr="00B53D19" w:rsidTr="00B76C92">
        <w:trPr>
          <w:trHeight w:val="387"/>
        </w:trPr>
        <w:tc>
          <w:tcPr>
            <w:tcW w:w="960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2.</w:t>
            </w:r>
          </w:p>
        </w:tc>
        <w:tc>
          <w:tcPr>
            <w:tcW w:w="3791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Шубина Е.В.</w:t>
            </w:r>
          </w:p>
        </w:tc>
        <w:tc>
          <w:tcPr>
            <w:tcW w:w="2013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</w:tr>
    </w:tbl>
    <w:p w:rsidR="00DE55BD" w:rsidRPr="00B53D19" w:rsidRDefault="00DE55BD" w:rsidP="00DE55BD">
      <w:pPr>
        <w:rPr>
          <w:sz w:val="28"/>
          <w:szCs w:val="28"/>
        </w:rPr>
      </w:pPr>
    </w:p>
    <w:p w:rsidR="00DE55BD" w:rsidRPr="00B53D19" w:rsidRDefault="00DE55BD" w:rsidP="00DE55BD">
      <w:pPr>
        <w:rPr>
          <w:sz w:val="28"/>
          <w:szCs w:val="28"/>
        </w:rPr>
      </w:pPr>
    </w:p>
    <w:p w:rsidR="00DE55BD" w:rsidRPr="00B53D19" w:rsidRDefault="00DE55BD" w:rsidP="00DE55BD">
      <w:pPr>
        <w:rPr>
          <w:sz w:val="28"/>
          <w:szCs w:val="28"/>
        </w:rPr>
      </w:pPr>
    </w:p>
    <w:p w:rsidR="00DE55BD" w:rsidRPr="00B53D19" w:rsidRDefault="00DE55BD" w:rsidP="00DE55BD">
      <w:pPr>
        <w:rPr>
          <w:sz w:val="28"/>
          <w:szCs w:val="28"/>
        </w:rPr>
      </w:pPr>
      <w:r w:rsidRPr="00B53D19">
        <w:rPr>
          <w:sz w:val="28"/>
          <w:szCs w:val="28"/>
        </w:rPr>
        <w:t xml:space="preserve">         </w:t>
      </w:r>
      <w:r w:rsidR="0024690F">
        <w:rPr>
          <w:sz w:val="28"/>
          <w:szCs w:val="28"/>
        </w:rPr>
        <w:t>Главный специалист-эксперт</w:t>
      </w:r>
      <w:r w:rsidR="0024690F">
        <w:rPr>
          <w:sz w:val="28"/>
          <w:szCs w:val="28"/>
        </w:rPr>
        <w:br/>
        <w:t xml:space="preserve">         отдела кадров</w:t>
      </w:r>
      <w:r w:rsidRPr="00B53D19">
        <w:rPr>
          <w:sz w:val="28"/>
          <w:szCs w:val="28"/>
        </w:rPr>
        <w:tab/>
        <w:t xml:space="preserve">                                                 </w:t>
      </w:r>
      <w:r w:rsidR="0024690F">
        <w:rPr>
          <w:sz w:val="28"/>
          <w:szCs w:val="28"/>
        </w:rPr>
        <w:t xml:space="preserve">            </w:t>
      </w:r>
      <w:r w:rsidRPr="00B53D19">
        <w:rPr>
          <w:sz w:val="28"/>
          <w:szCs w:val="28"/>
        </w:rPr>
        <w:t xml:space="preserve">      </w:t>
      </w:r>
      <w:r w:rsidR="0024690F">
        <w:rPr>
          <w:sz w:val="28"/>
          <w:szCs w:val="28"/>
        </w:rPr>
        <w:t>Н.В. Садовая</w:t>
      </w:r>
    </w:p>
    <w:p w:rsidR="00DE55BD" w:rsidRPr="00B53D19" w:rsidRDefault="00DE55BD" w:rsidP="00DE55BD">
      <w:pPr>
        <w:rPr>
          <w:sz w:val="28"/>
          <w:szCs w:val="28"/>
        </w:rPr>
      </w:pPr>
      <w:r w:rsidRPr="00B53D19">
        <w:rPr>
          <w:sz w:val="28"/>
          <w:szCs w:val="28"/>
        </w:rPr>
        <w:t xml:space="preserve">   </w:t>
      </w: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67199E" w:rsidRDefault="0067199E" w:rsidP="0067199E">
      <w:pPr>
        <w:spacing w:line="360" w:lineRule="auto"/>
        <w:ind w:firstLine="709"/>
        <w:rPr>
          <w:sz w:val="28"/>
        </w:rPr>
      </w:pPr>
    </w:p>
    <w:sectPr w:rsidR="0067199E" w:rsidRPr="0067199E" w:rsidSect="00841B9B">
      <w:headerReference w:type="even" r:id="rId9"/>
      <w:footnotePr>
        <w:numRestart w:val="eachPage"/>
      </w:footnotePr>
      <w:pgSz w:w="11906" w:h="16838" w:code="9"/>
      <w:pgMar w:top="567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99E" w:rsidRDefault="0067199E">
      <w:r>
        <w:separator/>
      </w:r>
    </w:p>
  </w:endnote>
  <w:endnote w:type="continuationSeparator" w:id="0">
    <w:p w:rsidR="0067199E" w:rsidRDefault="0067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99E" w:rsidRDefault="0067199E">
      <w:r>
        <w:separator/>
      </w:r>
    </w:p>
  </w:footnote>
  <w:footnote w:type="continuationSeparator" w:id="0">
    <w:p w:rsidR="0067199E" w:rsidRDefault="00671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1A6B01" w:rsidRDefault="001A6B0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9E"/>
    <w:rsid w:val="00076635"/>
    <w:rsid w:val="000F4B78"/>
    <w:rsid w:val="00121F6E"/>
    <w:rsid w:val="00131CF2"/>
    <w:rsid w:val="0015114F"/>
    <w:rsid w:val="001A6B01"/>
    <w:rsid w:val="001D0F1C"/>
    <w:rsid w:val="001E084A"/>
    <w:rsid w:val="0024690F"/>
    <w:rsid w:val="00252E48"/>
    <w:rsid w:val="00282D83"/>
    <w:rsid w:val="00310162"/>
    <w:rsid w:val="00315DFF"/>
    <w:rsid w:val="0034403E"/>
    <w:rsid w:val="0035115A"/>
    <w:rsid w:val="003B582E"/>
    <w:rsid w:val="003D31C4"/>
    <w:rsid w:val="00422DC6"/>
    <w:rsid w:val="004D0D96"/>
    <w:rsid w:val="0055750D"/>
    <w:rsid w:val="0056490A"/>
    <w:rsid w:val="00570630"/>
    <w:rsid w:val="00571C7E"/>
    <w:rsid w:val="005F156B"/>
    <w:rsid w:val="00616887"/>
    <w:rsid w:val="00650C87"/>
    <w:rsid w:val="0067199E"/>
    <w:rsid w:val="00684A29"/>
    <w:rsid w:val="006D07DB"/>
    <w:rsid w:val="006F54AC"/>
    <w:rsid w:val="0073013E"/>
    <w:rsid w:val="007A4E79"/>
    <w:rsid w:val="007F749A"/>
    <w:rsid w:val="0081629F"/>
    <w:rsid w:val="00841B9B"/>
    <w:rsid w:val="00890E77"/>
    <w:rsid w:val="008B3045"/>
    <w:rsid w:val="0098791C"/>
    <w:rsid w:val="009F241D"/>
    <w:rsid w:val="00A06F8A"/>
    <w:rsid w:val="00A241A2"/>
    <w:rsid w:val="00AE7847"/>
    <w:rsid w:val="00B12E0E"/>
    <w:rsid w:val="00B14003"/>
    <w:rsid w:val="00B503D9"/>
    <w:rsid w:val="00BD628D"/>
    <w:rsid w:val="00BE79AB"/>
    <w:rsid w:val="00C52FC8"/>
    <w:rsid w:val="00CB43F5"/>
    <w:rsid w:val="00D67B8A"/>
    <w:rsid w:val="00DC44D6"/>
    <w:rsid w:val="00DE55BD"/>
    <w:rsid w:val="00E36FF7"/>
    <w:rsid w:val="00E87080"/>
    <w:rsid w:val="00FB38AE"/>
    <w:rsid w:val="00FB49F7"/>
    <w:rsid w:val="00FE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7897384-10BA-4D8D-9334-AD1AE14C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6">
    <w:name w:val="footnote text"/>
    <w:basedOn w:val="a"/>
    <w:semiHidden/>
    <w:rPr>
      <w:bCs/>
      <w:sz w:val="20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Pr>
      <w:rFonts w:ascii="Arial" w:hAnsi="Arial"/>
      <w:sz w:val="20"/>
      <w:szCs w:val="20"/>
    </w:rPr>
  </w:style>
  <w:style w:type="character" w:styleId="ac">
    <w:name w:val="Hyperlink"/>
    <w:basedOn w:val="a0"/>
    <w:rPr>
      <w:color w:val="0000FF"/>
      <w:u w:val="single"/>
    </w:rPr>
  </w:style>
  <w:style w:type="character" w:styleId="ad">
    <w:name w:val="FollowedHyperlink"/>
    <w:basedOn w:val="a0"/>
    <w:rPr>
      <w:color w:val="800080"/>
      <w:u w:val="single"/>
    </w:rPr>
  </w:style>
  <w:style w:type="paragraph" w:styleId="ae">
    <w:name w:val="Normal (Web)"/>
    <w:basedOn w:val="a"/>
    <w:pPr>
      <w:spacing w:before="100" w:beforeAutospacing="1" w:after="100" w:afterAutospacing="1"/>
    </w:pPr>
  </w:style>
  <w:style w:type="paragraph" w:styleId="af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0">
    <w:name w:val="Normal Indent"/>
    <w:basedOn w:val="a"/>
    <w:pPr>
      <w:ind w:left="708"/>
    </w:pPr>
  </w:style>
  <w:style w:type="paragraph" w:styleId="af1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2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DE55BD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  <w:style w:type="paragraph" w:styleId="af3">
    <w:name w:val="Balloon Text"/>
    <w:basedOn w:val="a"/>
    <w:link w:val="af4"/>
    <w:rsid w:val="00B1400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rsid w:val="00B140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</Template>
  <TotalTime>35</TotalTime>
  <Pages>3</Pages>
  <Words>370</Words>
  <Characters>2614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Конина Юлия Андреевна</dc:creator>
  <cp:keywords/>
  <dc:description/>
  <cp:lastModifiedBy>Садовая Нина Валерьевна</cp:lastModifiedBy>
  <cp:revision>19</cp:revision>
  <cp:lastPrinted>2024-08-12T08:27:00Z</cp:lastPrinted>
  <dcterms:created xsi:type="dcterms:W3CDTF">2024-08-06T08:38:00Z</dcterms:created>
  <dcterms:modified xsi:type="dcterms:W3CDTF">2025-02-17T07:58:00Z</dcterms:modified>
</cp:coreProperties>
</file>